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74B45" w14:textId="0EB25457" w:rsidR="006B2F86" w:rsidRDefault="00C53E40" w:rsidP="00E71FC3">
      <w:pPr>
        <w:pStyle w:val="NoSpacing"/>
      </w:pPr>
      <w:r>
        <w:rPr>
          <w:u w:val="single"/>
        </w:rPr>
        <w:t>John LEKE</w:t>
      </w:r>
      <w:r>
        <w:t xml:space="preserve">      (d.ca.1438)</w:t>
      </w:r>
    </w:p>
    <w:p w14:paraId="6A5A54EF" w14:textId="6C00C220" w:rsidR="00C53E40" w:rsidRDefault="00C53E40" w:rsidP="00E71FC3">
      <w:pPr>
        <w:pStyle w:val="NoSpacing"/>
      </w:pPr>
      <w:r>
        <w:t>of York.</w:t>
      </w:r>
    </w:p>
    <w:p w14:paraId="74243989" w14:textId="2CC03CF9" w:rsidR="00C53E40" w:rsidRDefault="00C53E40" w:rsidP="00E71FC3">
      <w:pPr>
        <w:pStyle w:val="NoSpacing"/>
      </w:pPr>
    </w:p>
    <w:p w14:paraId="65EFEE34" w14:textId="40922140" w:rsidR="00C53E40" w:rsidRDefault="00C53E40" w:rsidP="00E71FC3">
      <w:pPr>
        <w:pStyle w:val="NoSpacing"/>
      </w:pPr>
    </w:p>
    <w:p w14:paraId="41125E5B" w14:textId="08CE4B9B" w:rsidR="00C53E40" w:rsidRDefault="00C53E40" w:rsidP="00E71FC3">
      <w:pPr>
        <w:pStyle w:val="NoSpacing"/>
      </w:pPr>
      <w:r>
        <w:t>16 Sep.1438</w:t>
      </w:r>
      <w:r>
        <w:tab/>
        <w:t>Probate of his Will.  (W.Y.R. p.104)</w:t>
      </w:r>
    </w:p>
    <w:p w14:paraId="6D37340D" w14:textId="79D4C025" w:rsidR="00C53E40" w:rsidRDefault="00C53E40" w:rsidP="00E71FC3">
      <w:pPr>
        <w:pStyle w:val="NoSpacing"/>
      </w:pPr>
    </w:p>
    <w:p w14:paraId="71DC3B28" w14:textId="28D66724" w:rsidR="00C53E40" w:rsidRDefault="00C53E40" w:rsidP="00E71FC3">
      <w:pPr>
        <w:pStyle w:val="NoSpacing"/>
      </w:pPr>
    </w:p>
    <w:p w14:paraId="443FA26D" w14:textId="5983489C" w:rsidR="00C53E40" w:rsidRPr="00C53E40" w:rsidRDefault="00C53E40" w:rsidP="00E71FC3">
      <w:pPr>
        <w:pStyle w:val="NoSpacing"/>
      </w:pPr>
      <w:r>
        <w:t>28 July 2019</w:t>
      </w:r>
      <w:bookmarkStart w:id="0" w:name="_GoBack"/>
      <w:bookmarkEnd w:id="0"/>
    </w:p>
    <w:sectPr w:rsidR="00C53E40" w:rsidRPr="00C53E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6F852" w14:textId="77777777" w:rsidR="00C53E40" w:rsidRDefault="00C53E40" w:rsidP="00E71FC3">
      <w:pPr>
        <w:spacing w:after="0" w:line="240" w:lineRule="auto"/>
      </w:pPr>
      <w:r>
        <w:separator/>
      </w:r>
    </w:p>
  </w:endnote>
  <w:endnote w:type="continuationSeparator" w:id="0">
    <w:p w14:paraId="0E199B67" w14:textId="77777777" w:rsidR="00C53E40" w:rsidRDefault="00C53E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EA50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F864E" w14:textId="77777777" w:rsidR="00C53E40" w:rsidRDefault="00C53E40" w:rsidP="00E71FC3">
      <w:pPr>
        <w:spacing w:after="0" w:line="240" w:lineRule="auto"/>
      </w:pPr>
      <w:r>
        <w:separator/>
      </w:r>
    </w:p>
  </w:footnote>
  <w:footnote w:type="continuationSeparator" w:id="0">
    <w:p w14:paraId="09575F6B" w14:textId="77777777" w:rsidR="00C53E40" w:rsidRDefault="00C53E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E40"/>
    <w:rsid w:val="001A7C09"/>
    <w:rsid w:val="00577BD5"/>
    <w:rsid w:val="00656CBA"/>
    <w:rsid w:val="006A1F77"/>
    <w:rsid w:val="00733BE7"/>
    <w:rsid w:val="00AB52E8"/>
    <w:rsid w:val="00B16D3F"/>
    <w:rsid w:val="00BB41AC"/>
    <w:rsid w:val="00C53E4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C8626"/>
  <w15:chartTrackingRefBased/>
  <w15:docId w15:val="{74AA9FFD-D2EE-4FB2-B5F4-0AB28222C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2019-07-28T19:14:00Z</dcterms:created>
  <dcterms:modified xsi:type="dcterms:W3CDTF">2019-07-28T19:17:00Z</dcterms:modified>
</cp:coreProperties>
</file>